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6A77" w:rsidRDefault="00645B9E">
      <w:r>
        <w:rPr>
          <w:noProof/>
          <w:lang w:eastAsia="nl-NL"/>
        </w:rPr>
        <w:drawing>
          <wp:inline distT="0" distB="0" distL="0" distR="0" wp14:anchorId="4DBBC523" wp14:editId="7175A771">
            <wp:extent cx="4743450" cy="3440842"/>
            <wp:effectExtent l="0" t="0" r="0" b="762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41882" cy="3439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B9E" w:rsidRDefault="00645B9E">
      <w:r>
        <w:t>DB001 Tulpstraat/ Doelenstraat</w:t>
      </w:r>
    </w:p>
    <w:p w:rsidR="00645B9E" w:rsidRDefault="00E4703A">
      <w:r>
        <w:rPr>
          <w:noProof/>
          <w:lang w:eastAsia="nl-NL"/>
        </w:rPr>
        <w:drawing>
          <wp:inline distT="0" distB="0" distL="0" distR="0" wp14:anchorId="32EAFACF" wp14:editId="4DF583AD">
            <wp:extent cx="4812250" cy="3569026"/>
            <wp:effectExtent l="0" t="0" r="7620" b="0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10659" cy="356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703A" w:rsidRDefault="00E4703A">
      <w:r>
        <w:t>EB010 Rembrandtkade/ Lindelaan</w:t>
      </w:r>
    </w:p>
    <w:p w:rsidR="00E4703A" w:rsidRDefault="00E4703A">
      <w:r>
        <w:br w:type="page"/>
      </w:r>
    </w:p>
    <w:p w:rsidR="00E4703A" w:rsidRDefault="00681248">
      <w:r>
        <w:rPr>
          <w:noProof/>
          <w:lang w:eastAsia="nl-NL"/>
        </w:rPr>
        <w:lastRenderedPageBreak/>
        <w:drawing>
          <wp:inline distT="0" distB="0" distL="0" distR="0" wp14:anchorId="6F6A868B" wp14:editId="29CD34A1">
            <wp:extent cx="5149974" cy="4462836"/>
            <wp:effectExtent l="0" t="0" r="0" b="0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50999" cy="4463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248" w:rsidRDefault="00681248">
      <w:r>
        <w:t xml:space="preserve">EB030 </w:t>
      </w:r>
      <w:proofErr w:type="spellStart"/>
      <w:r w:rsidRPr="00681248">
        <w:t>Thierenskade</w:t>
      </w:r>
      <w:proofErr w:type="spellEnd"/>
      <w:r w:rsidRPr="00681248">
        <w:t>/ Huis Te Hoornkade</w:t>
      </w:r>
    </w:p>
    <w:p w:rsidR="00681248" w:rsidRDefault="00681248">
      <w:r>
        <w:rPr>
          <w:noProof/>
          <w:lang w:eastAsia="nl-NL"/>
        </w:rPr>
        <w:drawing>
          <wp:inline distT="0" distB="0" distL="0" distR="0" wp14:anchorId="0CC3A398" wp14:editId="7890737D">
            <wp:extent cx="5010150" cy="3585830"/>
            <wp:effectExtent l="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09791" cy="3585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248" w:rsidRDefault="00681248">
      <w:r>
        <w:t xml:space="preserve">CB060 </w:t>
      </w:r>
      <w:proofErr w:type="spellStart"/>
      <w:r w:rsidRPr="00681248">
        <w:t>Verrijn</w:t>
      </w:r>
      <w:proofErr w:type="spellEnd"/>
      <w:r w:rsidRPr="00681248">
        <w:t xml:space="preserve"> Stuartlaan/ Bordewijkstraat</w:t>
      </w:r>
      <w:r>
        <w:t xml:space="preserve"> </w:t>
      </w:r>
    </w:p>
    <w:p w:rsidR="00681248" w:rsidRDefault="00681248">
      <w:r>
        <w:br w:type="page"/>
      </w:r>
      <w:r>
        <w:rPr>
          <w:noProof/>
          <w:lang w:eastAsia="nl-NL"/>
        </w:rPr>
        <w:lastRenderedPageBreak/>
        <w:drawing>
          <wp:inline distT="0" distB="0" distL="0" distR="0" wp14:anchorId="4971A7E7" wp14:editId="5F07E617">
            <wp:extent cx="5760720" cy="3546707"/>
            <wp:effectExtent l="0" t="0" r="0" b="0"/>
            <wp:docPr id="5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248" w:rsidRDefault="00681248">
      <w:r>
        <w:t xml:space="preserve">CB020 </w:t>
      </w:r>
      <w:r w:rsidRPr="00681248">
        <w:t>Dr. H. Colijnlaan</w:t>
      </w:r>
    </w:p>
    <w:p w:rsidR="00681248" w:rsidRDefault="00761E5B">
      <w:r>
        <w:rPr>
          <w:noProof/>
          <w:lang w:eastAsia="nl-NL"/>
        </w:rPr>
        <w:drawing>
          <wp:inline distT="0" distB="0" distL="0" distR="0" wp14:anchorId="6FD3B322" wp14:editId="513ACA80">
            <wp:extent cx="5667375" cy="4149006"/>
            <wp:effectExtent l="0" t="0" r="0" b="4445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65501" cy="4147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5B" w:rsidRDefault="00761E5B">
      <w:r>
        <w:t xml:space="preserve">BB075 </w:t>
      </w:r>
      <w:proofErr w:type="spellStart"/>
      <w:r w:rsidRPr="00761E5B">
        <w:t>Verrijn</w:t>
      </w:r>
      <w:proofErr w:type="spellEnd"/>
      <w:r w:rsidRPr="00761E5B">
        <w:t xml:space="preserve"> Stuartlaan / </w:t>
      </w:r>
      <w:proofErr w:type="spellStart"/>
      <w:r w:rsidRPr="00761E5B">
        <w:t>Frijdastraat</w:t>
      </w:r>
      <w:proofErr w:type="spellEnd"/>
    </w:p>
    <w:p w:rsidR="00761E5B" w:rsidRDefault="00761E5B">
      <w:r>
        <w:br w:type="page"/>
      </w:r>
    </w:p>
    <w:p w:rsidR="00761E5B" w:rsidRDefault="00761E5B">
      <w:r>
        <w:rPr>
          <w:noProof/>
          <w:lang w:eastAsia="nl-NL"/>
        </w:rPr>
        <w:lastRenderedPageBreak/>
        <w:drawing>
          <wp:inline distT="0" distB="0" distL="0" distR="0" wp14:anchorId="42A5AA56" wp14:editId="5FFD9692">
            <wp:extent cx="5553075" cy="3895300"/>
            <wp:effectExtent l="0" t="0" r="0" b="0"/>
            <wp:docPr id="7" name="Afbeeld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6315" cy="3897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5B" w:rsidRDefault="00761E5B">
      <w:r>
        <w:t xml:space="preserve">AB170 </w:t>
      </w:r>
      <w:r w:rsidRPr="00761E5B">
        <w:t>Tubasingel / Klaroenstraat</w:t>
      </w:r>
    </w:p>
    <w:p w:rsidR="00761E5B" w:rsidRDefault="00761E5B">
      <w:r>
        <w:rPr>
          <w:noProof/>
          <w:lang w:eastAsia="nl-NL"/>
        </w:rPr>
        <w:drawing>
          <wp:inline distT="0" distB="0" distL="0" distR="0" wp14:anchorId="55B617A6" wp14:editId="2C583F79">
            <wp:extent cx="5760720" cy="3170662"/>
            <wp:effectExtent l="0" t="0" r="0" b="0"/>
            <wp:docPr id="8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70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5B" w:rsidRDefault="00761E5B">
      <w:r>
        <w:t xml:space="preserve">AB160 </w:t>
      </w:r>
      <w:r w:rsidRPr="00761E5B">
        <w:t>Bazuinlaan / Tubasingel</w:t>
      </w:r>
    </w:p>
    <w:p w:rsidR="00761E5B" w:rsidRDefault="00761E5B">
      <w:r>
        <w:br w:type="page"/>
      </w:r>
    </w:p>
    <w:p w:rsidR="00761E5B" w:rsidRDefault="00761E5B">
      <w:r>
        <w:rPr>
          <w:noProof/>
          <w:lang w:eastAsia="nl-NL"/>
        </w:rPr>
        <w:lastRenderedPageBreak/>
        <w:drawing>
          <wp:inline distT="0" distB="0" distL="0" distR="0" wp14:anchorId="5CFF8A63" wp14:editId="276D8E69">
            <wp:extent cx="5760720" cy="3475663"/>
            <wp:effectExtent l="0" t="0" r="0" b="0"/>
            <wp:docPr id="9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5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5B" w:rsidRDefault="00761E5B">
      <w:r>
        <w:t xml:space="preserve">BB010 </w:t>
      </w:r>
      <w:r w:rsidRPr="00761E5B">
        <w:t>Huis te Landelaan / Cromhoutlaan</w:t>
      </w:r>
    </w:p>
    <w:p w:rsidR="00761E5B" w:rsidRDefault="00761E5B">
      <w:r>
        <w:rPr>
          <w:noProof/>
          <w:lang w:eastAsia="nl-NL"/>
        </w:rPr>
        <w:drawing>
          <wp:inline distT="0" distB="0" distL="0" distR="0" wp14:anchorId="18D786B5" wp14:editId="15BF7169">
            <wp:extent cx="5314950" cy="4544209"/>
            <wp:effectExtent l="0" t="0" r="0" b="889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15933" cy="454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1E5B" w:rsidRDefault="00761E5B">
      <w:r>
        <w:t xml:space="preserve">PB001 </w:t>
      </w:r>
      <w:proofErr w:type="spellStart"/>
      <w:r w:rsidRPr="00761E5B">
        <w:t>T.h.v</w:t>
      </w:r>
      <w:proofErr w:type="spellEnd"/>
      <w:r w:rsidRPr="00761E5B">
        <w:t>. Steenvoordelaan nr. 370</w:t>
      </w:r>
    </w:p>
    <w:p w:rsidR="00761E5B" w:rsidRDefault="00761E5B">
      <w:r>
        <w:br w:type="page"/>
      </w:r>
      <w:r>
        <w:rPr>
          <w:noProof/>
          <w:lang w:eastAsia="nl-NL"/>
        </w:rPr>
        <w:lastRenderedPageBreak/>
        <w:drawing>
          <wp:inline distT="0" distB="0" distL="0" distR="0" wp14:anchorId="2016091F" wp14:editId="3C6B90FA">
            <wp:extent cx="4628966" cy="3867150"/>
            <wp:effectExtent l="0" t="0" r="635" b="0"/>
            <wp:docPr id="11" name="Afbeelding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35738" cy="3872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8D1" w:rsidRDefault="00761E5B">
      <w:r>
        <w:t xml:space="preserve">AB010 </w:t>
      </w:r>
      <w:r w:rsidR="006078D1" w:rsidRPr="006078D1">
        <w:t>Generaal Spoorlaan / Minister Aalberslaan</w:t>
      </w:r>
    </w:p>
    <w:p w:rsidR="00761E5B" w:rsidRDefault="006078D1">
      <w:r>
        <w:rPr>
          <w:noProof/>
          <w:lang w:eastAsia="nl-NL"/>
        </w:rPr>
        <w:drawing>
          <wp:inline distT="0" distB="0" distL="0" distR="0" wp14:anchorId="1D443D3A" wp14:editId="5DED9D6E">
            <wp:extent cx="4017931" cy="4151206"/>
            <wp:effectExtent l="0" t="0" r="1905" b="1905"/>
            <wp:docPr id="12" name="Afbeeld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17040" cy="4150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8D1" w:rsidRDefault="006078D1">
      <w:r>
        <w:t>AB090</w:t>
      </w:r>
      <w:r w:rsidRPr="006078D1">
        <w:t xml:space="preserve">Flor. </w:t>
      </w:r>
      <w:proofErr w:type="spellStart"/>
      <w:r w:rsidRPr="006078D1">
        <w:t>Nightingalestr</w:t>
      </w:r>
      <w:proofErr w:type="spellEnd"/>
    </w:p>
    <w:p w:rsidR="006078D1" w:rsidRDefault="006078D1">
      <w:r>
        <w:br w:type="page"/>
      </w:r>
      <w:r>
        <w:lastRenderedPageBreak/>
        <w:t xml:space="preserve"> </w:t>
      </w:r>
      <w:r>
        <w:rPr>
          <w:noProof/>
          <w:lang w:eastAsia="nl-NL"/>
        </w:rPr>
        <w:drawing>
          <wp:inline distT="0" distB="0" distL="0" distR="0" wp14:anchorId="70639333" wp14:editId="641334AC">
            <wp:extent cx="5760720" cy="4551128"/>
            <wp:effectExtent l="0" t="0" r="0" b="1905"/>
            <wp:docPr id="13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51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8D1" w:rsidRDefault="006078D1">
      <w:r>
        <w:t xml:space="preserve">EB085 </w:t>
      </w:r>
      <w:r w:rsidRPr="006078D1">
        <w:t>Broekmolenweg</w:t>
      </w:r>
      <w:bookmarkStart w:id="0" w:name="_GoBack"/>
      <w:bookmarkEnd w:id="0"/>
    </w:p>
    <w:sectPr w:rsidR="006078D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5B9E"/>
    <w:rsid w:val="00226A77"/>
    <w:rsid w:val="006078D1"/>
    <w:rsid w:val="00645B9E"/>
    <w:rsid w:val="00681248"/>
    <w:rsid w:val="00761E5B"/>
    <w:rsid w:val="00E47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645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45B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Ballontekst">
    <w:name w:val="Balloon Text"/>
    <w:basedOn w:val="Standaard"/>
    <w:link w:val="BallontekstChar"/>
    <w:uiPriority w:val="99"/>
    <w:semiHidden/>
    <w:unhideWhenUsed/>
    <w:rsid w:val="00645B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645B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F9BE103</Template>
  <TotalTime>30</TotalTime>
  <Pages>7</Pages>
  <Words>73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Gemeente Delft</Company>
  <LinksUpToDate>false</LinksUpToDate>
  <CharactersWithSpaces>475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Kitty Vollering</dc:creator>
  <cp:lastModifiedBy>Kitty Vollering</cp:lastModifiedBy>
  <cp:revision>3</cp:revision>
  <dcterms:created xsi:type="dcterms:W3CDTF">2019-07-18T12:41:00Z</dcterms:created>
  <dcterms:modified xsi:type="dcterms:W3CDTF">2019-07-18T13:11:00Z</dcterms:modified>
</cp:coreProperties>
</file>